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066F8" w14:textId="3413CD0B" w:rsidR="006B2F86" w:rsidRDefault="005A64A0" w:rsidP="00E71FC3">
      <w:pPr>
        <w:pStyle w:val="NoSpacing"/>
      </w:pPr>
      <w:r>
        <w:rPr>
          <w:u w:val="single"/>
        </w:rPr>
        <w:t>John LATON</w:t>
      </w:r>
      <w:r>
        <w:t xml:space="preserve">   </w:t>
      </w:r>
      <w:proofErr w:type="gramStart"/>
      <w:r>
        <w:t xml:space="preserve">   (</w:t>
      </w:r>
      <w:proofErr w:type="gramEnd"/>
      <w:r>
        <w:t>d.1461)</w:t>
      </w:r>
    </w:p>
    <w:p w14:paraId="76ADF755" w14:textId="283F862A" w:rsidR="005A64A0" w:rsidRDefault="005A64A0" w:rsidP="00E71FC3">
      <w:pPr>
        <w:pStyle w:val="NoSpacing"/>
      </w:pPr>
      <w:r>
        <w:t xml:space="preserve">of </w:t>
      </w:r>
      <w:proofErr w:type="spellStart"/>
      <w:r>
        <w:t>Sproxton</w:t>
      </w:r>
      <w:proofErr w:type="spellEnd"/>
      <w:r>
        <w:t>, North Riding of Yorkshire.</w:t>
      </w:r>
    </w:p>
    <w:p w14:paraId="280AB294" w14:textId="3D71AFE2" w:rsidR="005A64A0" w:rsidRDefault="005A64A0" w:rsidP="00E71FC3">
      <w:pPr>
        <w:pStyle w:val="NoSpacing"/>
      </w:pPr>
    </w:p>
    <w:p w14:paraId="4D753BF4" w14:textId="6B132C2D" w:rsidR="005A64A0" w:rsidRDefault="005A64A0" w:rsidP="00E71FC3">
      <w:pPr>
        <w:pStyle w:val="NoSpacing"/>
      </w:pPr>
    </w:p>
    <w:p w14:paraId="6BFDFE1F" w14:textId="77777777" w:rsidR="00537116" w:rsidRPr="00537116" w:rsidRDefault="00537116" w:rsidP="00537116">
      <w:pPr>
        <w:spacing w:after="0" w:line="240" w:lineRule="auto"/>
      </w:pPr>
      <w:r w:rsidRPr="00537116">
        <w:t>15 Dec.1432</w:t>
      </w:r>
      <w:r w:rsidRPr="00537116">
        <w:tab/>
        <w:t xml:space="preserve">He was a juror on the inquisition </w:t>
      </w:r>
      <w:proofErr w:type="gramStart"/>
      <w:r w:rsidRPr="00537116">
        <w:t>post mortem</w:t>
      </w:r>
      <w:proofErr w:type="gramEnd"/>
      <w:r w:rsidRPr="00537116">
        <w:t xml:space="preserve"> held in Northallerton, </w:t>
      </w:r>
    </w:p>
    <w:p w14:paraId="0A0ADB6F" w14:textId="77777777" w:rsidR="00537116" w:rsidRPr="00537116" w:rsidRDefault="00537116" w:rsidP="00537116">
      <w:pPr>
        <w:spacing w:after="0" w:line="240" w:lineRule="auto"/>
      </w:pPr>
      <w:r w:rsidRPr="00537116">
        <w:tab/>
      </w:r>
      <w:r w:rsidRPr="00537116">
        <w:tab/>
        <w:t>North Riding of Yorkshire, into land of the late John Mowbray, 2</w:t>
      </w:r>
      <w:r w:rsidRPr="00537116">
        <w:rPr>
          <w:vertAlign w:val="superscript"/>
        </w:rPr>
        <w:t>nd</w:t>
      </w:r>
      <w:r w:rsidRPr="00537116">
        <w:t xml:space="preserve"> Duke</w:t>
      </w:r>
    </w:p>
    <w:p w14:paraId="5D90E1A7" w14:textId="77777777" w:rsidR="00537116" w:rsidRPr="00537116" w:rsidRDefault="00537116" w:rsidP="00537116">
      <w:pPr>
        <w:spacing w:after="0" w:line="240" w:lineRule="auto"/>
      </w:pPr>
      <w:r w:rsidRPr="00537116">
        <w:tab/>
      </w:r>
      <w:r w:rsidRPr="00537116">
        <w:tab/>
        <w:t>of Norfolk(q.v.).</w:t>
      </w:r>
    </w:p>
    <w:p w14:paraId="1A2DA394" w14:textId="77777777" w:rsidR="00537116" w:rsidRPr="00537116" w:rsidRDefault="00537116" w:rsidP="00537116">
      <w:pPr>
        <w:spacing w:after="0" w:line="240" w:lineRule="auto"/>
      </w:pPr>
      <w:r w:rsidRPr="00537116">
        <w:tab/>
      </w:r>
      <w:r w:rsidRPr="00537116">
        <w:tab/>
        <w:t>(</w:t>
      </w:r>
      <w:proofErr w:type="gramStart"/>
      <w:r w:rsidRPr="00537116">
        <w:t>www.inquisitionspostmortem.ac.uk  ref.</w:t>
      </w:r>
      <w:proofErr w:type="gramEnd"/>
      <w:r w:rsidRPr="00537116">
        <w:t xml:space="preserve"> </w:t>
      </w:r>
      <w:proofErr w:type="spellStart"/>
      <w:r w:rsidRPr="00537116">
        <w:t>eCIPM</w:t>
      </w:r>
      <w:proofErr w:type="spellEnd"/>
      <w:r w:rsidRPr="00537116">
        <w:t xml:space="preserve">  24-101)</w:t>
      </w:r>
    </w:p>
    <w:p w14:paraId="63E92B6C" w14:textId="77777777" w:rsidR="00537116" w:rsidRPr="00537116" w:rsidRDefault="00537116" w:rsidP="00537116">
      <w:pPr>
        <w:spacing w:after="0" w:line="240" w:lineRule="auto"/>
      </w:pPr>
      <w:r w:rsidRPr="00537116">
        <w:t>22 Jun.1440</w:t>
      </w:r>
      <w:r w:rsidRPr="00537116">
        <w:tab/>
        <w:t xml:space="preserve">He was a juror on the inquisition </w:t>
      </w:r>
      <w:proofErr w:type="gramStart"/>
      <w:r w:rsidRPr="00537116">
        <w:t>post mortem</w:t>
      </w:r>
      <w:proofErr w:type="gramEnd"/>
      <w:r w:rsidRPr="00537116">
        <w:t xml:space="preserve"> held in Market </w:t>
      </w:r>
      <w:proofErr w:type="spellStart"/>
      <w:r w:rsidRPr="00537116">
        <w:t>Weighton</w:t>
      </w:r>
      <w:proofErr w:type="spellEnd"/>
      <w:r w:rsidRPr="00537116">
        <w:t>,</w:t>
      </w:r>
    </w:p>
    <w:p w14:paraId="0333B318" w14:textId="77777777" w:rsidR="00537116" w:rsidRPr="00537116" w:rsidRDefault="00537116" w:rsidP="00537116">
      <w:pPr>
        <w:spacing w:after="0" w:line="240" w:lineRule="auto"/>
      </w:pPr>
      <w:r w:rsidRPr="00537116">
        <w:tab/>
      </w:r>
      <w:r w:rsidRPr="00537116">
        <w:tab/>
        <w:t>East Riding of Yorkshire.</w:t>
      </w:r>
    </w:p>
    <w:p w14:paraId="5992AF16" w14:textId="716A3F90" w:rsidR="00537116" w:rsidRDefault="00537116" w:rsidP="00537116">
      <w:pPr>
        <w:pStyle w:val="NoSpacing"/>
      </w:pPr>
      <w:r w:rsidRPr="00537116">
        <w:tab/>
      </w:r>
      <w:r w:rsidRPr="00537116">
        <w:tab/>
        <w:t>(</w:t>
      </w:r>
      <w:proofErr w:type="gramStart"/>
      <w:r w:rsidRPr="00537116">
        <w:t>www.inquisitionspostmortem.ac.uk  ref.</w:t>
      </w:r>
      <w:proofErr w:type="gramEnd"/>
      <w:r w:rsidRPr="00537116">
        <w:t xml:space="preserve"> </w:t>
      </w:r>
      <w:proofErr w:type="spellStart"/>
      <w:r w:rsidRPr="00537116">
        <w:t>eCIPM</w:t>
      </w:r>
      <w:proofErr w:type="spellEnd"/>
      <w:r w:rsidRPr="00537116">
        <w:t xml:space="preserve"> 25-399)</w:t>
      </w:r>
    </w:p>
    <w:p w14:paraId="370C96F7" w14:textId="16300592" w:rsidR="005A64A0" w:rsidRDefault="005A64A0" w:rsidP="00E71FC3">
      <w:pPr>
        <w:pStyle w:val="NoSpacing"/>
      </w:pPr>
      <w:r>
        <w:t xml:space="preserve">  5 May1461</w:t>
      </w:r>
      <w:r>
        <w:tab/>
        <w:t>Administration of his lands and possessions was granted</w:t>
      </w:r>
      <w:proofErr w:type="gramStart"/>
      <w:r>
        <w:t xml:space="preserve">.  </w:t>
      </w:r>
      <w:proofErr w:type="gramEnd"/>
      <w:r>
        <w:t>(W.Y.R. p.102)</w:t>
      </w:r>
    </w:p>
    <w:p w14:paraId="4B527C84" w14:textId="367FC2EC" w:rsidR="005A64A0" w:rsidRDefault="005A64A0" w:rsidP="00E71FC3">
      <w:pPr>
        <w:pStyle w:val="NoSpacing"/>
      </w:pPr>
    </w:p>
    <w:p w14:paraId="5E65B1F2" w14:textId="7E68856D" w:rsidR="005A64A0" w:rsidRDefault="005A64A0" w:rsidP="00E71FC3">
      <w:pPr>
        <w:pStyle w:val="NoSpacing"/>
      </w:pPr>
    </w:p>
    <w:p w14:paraId="0AD391C0" w14:textId="2BD12E9F" w:rsidR="005A64A0" w:rsidRDefault="005A64A0" w:rsidP="00E71FC3">
      <w:pPr>
        <w:pStyle w:val="NoSpacing"/>
      </w:pPr>
      <w:r>
        <w:t>4 July 2019</w:t>
      </w:r>
    </w:p>
    <w:p w14:paraId="12F6542B" w14:textId="04C5C357" w:rsidR="00537116" w:rsidRPr="005A64A0" w:rsidRDefault="00537116" w:rsidP="00E71FC3">
      <w:pPr>
        <w:pStyle w:val="NoSpacing"/>
      </w:pPr>
      <w:r>
        <w:t>19 April 2020</w:t>
      </w:r>
    </w:p>
    <w:sectPr w:rsidR="00537116" w:rsidRPr="005A64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81557" w14:textId="77777777" w:rsidR="006F3AD9" w:rsidRDefault="006F3AD9" w:rsidP="00E71FC3">
      <w:pPr>
        <w:spacing w:after="0" w:line="240" w:lineRule="auto"/>
      </w:pPr>
      <w:r>
        <w:separator/>
      </w:r>
    </w:p>
  </w:endnote>
  <w:endnote w:type="continuationSeparator" w:id="0">
    <w:p w14:paraId="39164822" w14:textId="77777777" w:rsidR="006F3AD9" w:rsidRDefault="006F3A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00F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1C508" w14:textId="77777777" w:rsidR="006F3AD9" w:rsidRDefault="006F3AD9" w:rsidP="00E71FC3">
      <w:pPr>
        <w:spacing w:after="0" w:line="240" w:lineRule="auto"/>
      </w:pPr>
      <w:r>
        <w:separator/>
      </w:r>
    </w:p>
  </w:footnote>
  <w:footnote w:type="continuationSeparator" w:id="0">
    <w:p w14:paraId="63FE9D59" w14:textId="77777777" w:rsidR="006F3AD9" w:rsidRDefault="006F3A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A0"/>
    <w:rsid w:val="001A7C09"/>
    <w:rsid w:val="00537116"/>
    <w:rsid w:val="00577BD5"/>
    <w:rsid w:val="005A64A0"/>
    <w:rsid w:val="00656CBA"/>
    <w:rsid w:val="006A1F77"/>
    <w:rsid w:val="006F3AD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41483C"/>
  <w15:chartTrackingRefBased/>
  <w15:docId w15:val="{252AA724-4E34-41BB-96FD-BFA4A7C5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2019-07-04T21:04:00Z</dcterms:created>
  <dcterms:modified xsi:type="dcterms:W3CDTF">2020-04-19T14:35:00Z</dcterms:modified>
</cp:coreProperties>
</file>